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D4" w:rsidRPr="005C4841" w:rsidRDefault="00AD1AD4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AD1AD4" w:rsidRPr="005C4841" w:rsidRDefault="00AD1AD4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AD1AD4" w:rsidRDefault="00AD1AD4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AD1AD4" w:rsidRPr="003A7EDF" w:rsidRDefault="00AD1AD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:rsidR="00AD1AD4" w:rsidRPr="003A7EDF" w:rsidRDefault="00AD1AD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AD1AD4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3620A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046A09" w:rsidRDefault="00AD1AD4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 xml:space="preserve"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№119) </w:t>
            </w:r>
          </w:p>
          <w:p w:rsidR="00AD1AD4" w:rsidRPr="00046A09" w:rsidRDefault="00AD1AD4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2/пп.3.1.2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3620A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7F1CCA" w:rsidRDefault="00AD1AD4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>ый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Социальные предприниматели,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ого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03620A" w:rsidRDefault="00AD1AD4" w:rsidP="005F607B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 2020 года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03620A" w:rsidRDefault="00AD1AD4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 2020 года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AD1AD4" w:rsidRPr="00476BB9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Бессрочно 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AD1AD4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0F69A1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>социальные предприниматели,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ого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2476B0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2476B0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3A7EDF" w:rsidRDefault="00AD1AD4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Распоряжение администрации Кондинского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2016 – 2020 годы»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 xml:space="preserve">Увеличение количества </w:t>
            </w:r>
            <w:r>
              <w:rPr>
                <w:rFonts w:ascii="Times New Roman" w:hAnsi="Times New Roman"/>
                <w:lang w:eastAsia="en-US"/>
              </w:rPr>
              <w:t>социальных предпринимателей</w:t>
            </w:r>
            <w:r w:rsidRPr="00181670">
              <w:rPr>
                <w:rFonts w:ascii="Times New Roman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hAnsi="Times New Roman"/>
                <w:lang w:eastAsia="en-US"/>
              </w:rPr>
              <w:t>разование) в Кондинском районе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FA6E09" w:rsidRDefault="00AD1AD4" w:rsidP="00FC32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>В 2020 году в гп.</w:t>
            </w:r>
            <w:r>
              <w:rPr>
                <w:sz w:val="22"/>
                <w:szCs w:val="22"/>
              </w:rPr>
              <w:t>Кондинское</w:t>
            </w:r>
            <w:bookmarkStart w:id="2" w:name="_GoBack"/>
            <w:bookmarkEnd w:id="2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социальными предпринимателями</w:t>
            </w:r>
            <w:r w:rsidRPr="00FA6E09">
              <w:rPr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:rsidR="00AD1AD4" w:rsidRPr="00FA6E09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AD1AD4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0,0 тыс.рублей</w:t>
            </w:r>
          </w:p>
          <w:p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0,0 тыс.рублей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EC17E6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EC17E6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– 0,0 тыс.рублей</w:t>
            </w:r>
          </w:p>
          <w:p w:rsidR="00AD1AD4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0,0 тыс.рублей</w:t>
            </w:r>
          </w:p>
          <w:p w:rsidR="00AD1AD4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тыс.рублей</w:t>
            </w:r>
          </w:p>
          <w:p w:rsidR="00AD1AD4" w:rsidRPr="00EC17E6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тыс.рублей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723 тыс.рублей</w:t>
            </w:r>
          </w:p>
        </w:tc>
      </w:tr>
      <w:tr w:rsidR="00AD1AD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 тыс.рублей</w:t>
            </w:r>
          </w:p>
        </w:tc>
      </w:tr>
    </w:tbl>
    <w:p w:rsidR="00AD1AD4" w:rsidRPr="003A7EDF" w:rsidRDefault="00AD1AD4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AD1AD4" w:rsidRPr="00F34C7C" w:rsidRDefault="00AD1AD4" w:rsidP="008E47F5">
      <w:pPr>
        <w:pStyle w:val="NoSpacing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AD1AD4" w:rsidRDefault="00AD1AD4"/>
    <w:sectPr w:rsidR="00AD1AD4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305F7"/>
    <w:rsid w:val="0003620A"/>
    <w:rsid w:val="00046A09"/>
    <w:rsid w:val="000A3430"/>
    <w:rsid w:val="000D4D18"/>
    <w:rsid w:val="000F69A1"/>
    <w:rsid w:val="00181670"/>
    <w:rsid w:val="001C0C04"/>
    <w:rsid w:val="001D4F97"/>
    <w:rsid w:val="001F5993"/>
    <w:rsid w:val="002476B0"/>
    <w:rsid w:val="00253BAE"/>
    <w:rsid w:val="002D03F1"/>
    <w:rsid w:val="002D1214"/>
    <w:rsid w:val="003134C3"/>
    <w:rsid w:val="00330EBE"/>
    <w:rsid w:val="00371E8E"/>
    <w:rsid w:val="00396EE4"/>
    <w:rsid w:val="003A7EDF"/>
    <w:rsid w:val="003B4DDC"/>
    <w:rsid w:val="003F496A"/>
    <w:rsid w:val="00476BB9"/>
    <w:rsid w:val="00484FE4"/>
    <w:rsid w:val="00490955"/>
    <w:rsid w:val="004E12AB"/>
    <w:rsid w:val="004E1320"/>
    <w:rsid w:val="0054279D"/>
    <w:rsid w:val="00543910"/>
    <w:rsid w:val="005A70DA"/>
    <w:rsid w:val="005B5E5A"/>
    <w:rsid w:val="005B756B"/>
    <w:rsid w:val="005C1B63"/>
    <w:rsid w:val="005C4841"/>
    <w:rsid w:val="005E0546"/>
    <w:rsid w:val="005F607B"/>
    <w:rsid w:val="00605CCB"/>
    <w:rsid w:val="0064170F"/>
    <w:rsid w:val="006459DF"/>
    <w:rsid w:val="00660947"/>
    <w:rsid w:val="0067467C"/>
    <w:rsid w:val="0069424C"/>
    <w:rsid w:val="006F2E42"/>
    <w:rsid w:val="0075542A"/>
    <w:rsid w:val="00761B59"/>
    <w:rsid w:val="007C61C9"/>
    <w:rsid w:val="007D2D19"/>
    <w:rsid w:val="007D79D2"/>
    <w:rsid w:val="007E6F0E"/>
    <w:rsid w:val="007F1CCA"/>
    <w:rsid w:val="00821EDA"/>
    <w:rsid w:val="00824CC7"/>
    <w:rsid w:val="008B5F04"/>
    <w:rsid w:val="008E47F5"/>
    <w:rsid w:val="008E5B04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A04D9C"/>
    <w:rsid w:val="00A333A9"/>
    <w:rsid w:val="00A4105F"/>
    <w:rsid w:val="00AD1AD4"/>
    <w:rsid w:val="00B02F92"/>
    <w:rsid w:val="00B03F6B"/>
    <w:rsid w:val="00B16313"/>
    <w:rsid w:val="00B202FE"/>
    <w:rsid w:val="00B25909"/>
    <w:rsid w:val="00B324F3"/>
    <w:rsid w:val="00B84BDC"/>
    <w:rsid w:val="00BD1A9A"/>
    <w:rsid w:val="00BF727C"/>
    <w:rsid w:val="00C0179B"/>
    <w:rsid w:val="00C31711"/>
    <w:rsid w:val="00C33898"/>
    <w:rsid w:val="00CE3CB1"/>
    <w:rsid w:val="00D0399E"/>
    <w:rsid w:val="00D21D19"/>
    <w:rsid w:val="00D2685C"/>
    <w:rsid w:val="00D86E03"/>
    <w:rsid w:val="00D9652C"/>
    <w:rsid w:val="00DC6D21"/>
    <w:rsid w:val="00DC75CE"/>
    <w:rsid w:val="00DF7571"/>
    <w:rsid w:val="00E178B7"/>
    <w:rsid w:val="00EB1060"/>
    <w:rsid w:val="00EB1203"/>
    <w:rsid w:val="00EC17E6"/>
    <w:rsid w:val="00EE1B67"/>
    <w:rsid w:val="00F34C7C"/>
    <w:rsid w:val="00FA6E09"/>
    <w:rsid w:val="00FC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64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294</TotalTime>
  <Pages>3</Pages>
  <Words>960</Words>
  <Characters>5472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82</cp:revision>
  <cp:lastPrinted>2021-07-12T04:03:00Z</cp:lastPrinted>
  <dcterms:created xsi:type="dcterms:W3CDTF">2021-07-12T04:03:00Z</dcterms:created>
  <dcterms:modified xsi:type="dcterms:W3CDTF">2021-08-26T05:34:00Z</dcterms:modified>
</cp:coreProperties>
</file>